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F8E" w:rsidRDefault="00466F8E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56742E">
        <w:rPr>
          <w:noProof/>
        </w:rPr>
        <w:drawing>
          <wp:inline distT="0" distB="0" distL="0" distR="0">
            <wp:extent cx="508635" cy="612140"/>
            <wp:effectExtent l="0" t="0" r="5715" b="0"/>
            <wp:docPr id="1" name="Paveikslėlis 1" descr="HERB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_S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F8E" w:rsidRPr="00466F8E" w:rsidRDefault="00466F8E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  <w:r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Default="00CD2E00" w:rsidP="00466F8E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632998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632998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AC56E9">
        <w:rPr>
          <w:rFonts w:ascii="Times New Roman" w:hAnsi="Times New Roman"/>
          <w:b/>
          <w:spacing w:val="20"/>
          <w:sz w:val="28"/>
        </w:rPr>
        <w:t>KLAIPĖDOS RAJONO SAVIVALDYBĖS 201</w:t>
      </w:r>
      <w:r w:rsidR="004D6C89">
        <w:rPr>
          <w:rFonts w:ascii="Times New Roman" w:hAnsi="Times New Roman"/>
          <w:b/>
          <w:spacing w:val="20"/>
          <w:sz w:val="28"/>
        </w:rPr>
        <w:t>7</w:t>
      </w:r>
      <w:r w:rsidR="00AC56E9">
        <w:rPr>
          <w:rFonts w:ascii="Times New Roman" w:hAnsi="Times New Roman"/>
          <w:b/>
          <w:spacing w:val="20"/>
          <w:sz w:val="28"/>
        </w:rPr>
        <w:t xml:space="preserve"> METŲ BIUDŽETO PATikslinimo</w:t>
      </w:r>
    </w:p>
    <w:p w:rsidR="00466F8E" w:rsidRPr="00466F8E" w:rsidRDefault="00466F8E" w:rsidP="00466F8E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:rsidR="00AC56E9" w:rsidRDefault="00AC56E9" w:rsidP="00466F8E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r w:rsidRPr="0052611B">
        <w:rPr>
          <w:rFonts w:ascii="Times New Roman" w:hAnsi="Times New Roman"/>
        </w:rPr>
        <w:t>201</w:t>
      </w:r>
      <w:r w:rsidR="004D6C89">
        <w:rPr>
          <w:rFonts w:ascii="Times New Roman" w:hAnsi="Times New Roman"/>
        </w:rPr>
        <w:t>7</w:t>
      </w:r>
      <w:r w:rsidRPr="0052611B">
        <w:rPr>
          <w:rFonts w:ascii="Times New Roman" w:hAnsi="Times New Roman"/>
        </w:rPr>
        <w:t xml:space="preserve"> </w:t>
      </w:r>
      <w:r w:rsidRPr="0052611B">
        <w:rPr>
          <w:rFonts w:ascii="Times New Roman" w:hAnsi="Times New Roman"/>
          <w:caps w:val="0"/>
        </w:rPr>
        <w:t xml:space="preserve">m. </w:t>
      </w:r>
      <w:r w:rsidR="001D3DC7">
        <w:rPr>
          <w:rFonts w:ascii="Times New Roman" w:hAnsi="Times New Roman"/>
          <w:caps w:val="0"/>
        </w:rPr>
        <w:t>rugpjūčio</w:t>
      </w:r>
      <w:r w:rsidR="000E14DD">
        <w:rPr>
          <w:rFonts w:ascii="Times New Roman" w:hAnsi="Times New Roman"/>
          <w:caps w:val="0"/>
        </w:rPr>
        <w:t xml:space="preserve"> </w:t>
      </w:r>
      <w:r w:rsidR="00466F8E">
        <w:rPr>
          <w:rFonts w:ascii="Times New Roman" w:hAnsi="Times New Roman"/>
          <w:caps w:val="0"/>
        </w:rPr>
        <w:t>31</w:t>
      </w:r>
      <w:r w:rsidRPr="0052611B">
        <w:rPr>
          <w:rFonts w:ascii="Times New Roman" w:hAnsi="Times New Roman"/>
          <w:caps w:val="0"/>
        </w:rPr>
        <w:t xml:space="preserve"> d. Nr</w:t>
      </w:r>
      <w:r w:rsidRPr="0052611B">
        <w:rPr>
          <w:rFonts w:ascii="Times New Roman" w:hAnsi="Times New Roman"/>
        </w:rPr>
        <w:t>. T11-</w:t>
      </w:r>
      <w:r w:rsidR="00466F8E">
        <w:rPr>
          <w:rFonts w:ascii="Times New Roman" w:hAnsi="Times New Roman"/>
        </w:rPr>
        <w:t>260</w:t>
      </w:r>
      <w:r>
        <w:t xml:space="preserve">  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AC56E9" w:rsidRDefault="00AC56E9" w:rsidP="00466F8E">
      <w:pPr>
        <w:jc w:val="center"/>
        <w:rPr>
          <w:sz w:val="22"/>
        </w:rPr>
      </w:pPr>
    </w:p>
    <w:p w:rsidR="00466F8E" w:rsidRPr="00466F8E" w:rsidRDefault="00466F8E" w:rsidP="00466F8E">
      <w:pPr>
        <w:jc w:val="center"/>
        <w:sectPr w:rsidR="00466F8E" w:rsidRPr="00466F8E" w:rsidSect="004C237D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</w:p>
    <w:p w:rsidR="00AC56E9" w:rsidRPr="00497B97" w:rsidRDefault="00AC56E9" w:rsidP="00466F8E">
      <w:pPr>
        <w:pStyle w:val="Antrats"/>
        <w:ind w:firstLine="851"/>
        <w:jc w:val="both"/>
      </w:pPr>
      <w:r>
        <w:t xml:space="preserve">Klaipėdos rajono savivaldybės taryba, vadovaudamasi Lietuvos Respublikos vietos savivaldos įstatymo 16 straipsnio 2 dalies 15 </w:t>
      </w:r>
      <w:r w:rsidR="00111FEE">
        <w:t>punktu, 18 straipsnio 1 dalimi</w:t>
      </w:r>
      <w:r w:rsidR="0083799C" w:rsidRPr="00497B97">
        <w:t xml:space="preserve">, </w:t>
      </w:r>
      <w:r w:rsidR="00E124DC">
        <w:t xml:space="preserve">Lietuvos Respublikos švietimo ir mokslo ministro 2017 m. </w:t>
      </w:r>
      <w:r w:rsidR="00A242CA">
        <w:t>liepos</w:t>
      </w:r>
      <w:r w:rsidR="00E124DC">
        <w:t xml:space="preserve"> </w:t>
      </w:r>
      <w:r w:rsidR="00E32C62">
        <w:t>1</w:t>
      </w:r>
      <w:r w:rsidR="00E124DC">
        <w:t>4 d. įsakymu Nr. V-</w:t>
      </w:r>
      <w:r w:rsidR="00A242CA">
        <w:t>572</w:t>
      </w:r>
      <w:r w:rsidR="00E124DC">
        <w:t xml:space="preserve"> </w:t>
      </w:r>
      <w:r w:rsidR="00A242CA">
        <w:t xml:space="preserve">„Dėl švietimo ir mokslo ministro 2017 m. birželio 14 d. įsakymo Nr. V-480 </w:t>
      </w:r>
      <w:r w:rsidR="00E124DC">
        <w:t xml:space="preserve">„Dėl </w:t>
      </w:r>
      <w:r w:rsidR="007B6FA8">
        <w:t>Š</w:t>
      </w:r>
      <w:r w:rsidR="00E124DC">
        <w:t>vietimo</w:t>
      </w:r>
      <w:r w:rsidR="00E32C62">
        <w:t xml:space="preserve"> </w:t>
      </w:r>
      <w:r w:rsidR="0001242C">
        <w:t xml:space="preserve">įstaigų modernizavimo programai įgyvendinti skirtų lėšų 2017 metams paskirstymo švietimo įstaigoms </w:t>
      </w:r>
      <w:r w:rsidR="007B6FA8">
        <w:t>patvirtinimo“</w:t>
      </w:r>
      <w:r w:rsidR="00A242CA">
        <w:t xml:space="preserve"> pakeitimo“</w:t>
      </w:r>
      <w:r w:rsidR="007B6FA8">
        <w:t>,</w:t>
      </w:r>
      <w:r w:rsidR="00DA7ECA">
        <w:t xml:space="preserve"> </w:t>
      </w:r>
      <w:r w:rsidR="00021765" w:rsidRPr="00466F8E">
        <w:t>Klaipėdos rajono savivaldybės tarybos 2017 m. kovo 30 d. sprendimo Nr. T11-79 „Dėl sutikimo reorganizuoti Drevernos pagrindinę mokyklą prijungiant ją prie Drevernos vaikų darželio“ 1 ir 3 punktais,</w:t>
      </w:r>
      <w:r w:rsidR="00021765">
        <w:t xml:space="preserve"> </w:t>
      </w:r>
      <w:r w:rsidR="0086240F" w:rsidRPr="00497B97">
        <w:t>n</w:t>
      </w:r>
      <w:r w:rsidR="004558C9" w:rsidRPr="00497B97">
        <w:t xml:space="preserve"> </w:t>
      </w:r>
      <w:r w:rsidRPr="00497B97">
        <w:t>u s p r e n d ž i a:</w:t>
      </w:r>
    </w:p>
    <w:p w:rsidR="00DD7292" w:rsidRPr="000E4290" w:rsidRDefault="00AC56E9" w:rsidP="003076A4">
      <w:pPr>
        <w:pStyle w:val="Pagrindiniotekstotrauka2"/>
        <w:ind w:left="0" w:firstLine="851"/>
      </w:pPr>
      <w:r w:rsidRPr="00497B97">
        <w:t xml:space="preserve">1. </w:t>
      </w:r>
      <w:r w:rsidR="004D6C89">
        <w:t>Padidinti</w:t>
      </w:r>
      <w:r w:rsidR="007F6CD8" w:rsidRPr="000E4290">
        <w:t xml:space="preserve"> Klaipėdos rajono savivaldybės 201</w:t>
      </w:r>
      <w:r w:rsidR="004D6C89">
        <w:t>7</w:t>
      </w:r>
      <w:r w:rsidR="007F6CD8" w:rsidRPr="000E4290">
        <w:t xml:space="preserve"> metų </w:t>
      </w:r>
      <w:r w:rsidR="00D84081" w:rsidRPr="000E4290">
        <w:t>biud</w:t>
      </w:r>
      <w:r w:rsidR="00044632" w:rsidRPr="000E4290">
        <w:t xml:space="preserve">žeto pajamas </w:t>
      </w:r>
      <w:r w:rsidR="004D6C89">
        <w:t xml:space="preserve">ir asignavimus </w:t>
      </w:r>
      <w:r w:rsidR="00A242CA">
        <w:t>563,6</w:t>
      </w:r>
      <w:r w:rsidR="004D6C89">
        <w:t xml:space="preserve"> </w:t>
      </w:r>
      <w:r w:rsidR="00991B91">
        <w:t>tūkst. eurų</w:t>
      </w:r>
      <w:r w:rsidR="007F6CD8" w:rsidRPr="000E4290">
        <w:t>.</w:t>
      </w:r>
      <w:r w:rsidR="00C61832" w:rsidRPr="000E4290">
        <w:t xml:space="preserve"> </w:t>
      </w:r>
    </w:p>
    <w:p w:rsidR="007F6CD8" w:rsidRDefault="00DD7292" w:rsidP="003076A4">
      <w:pPr>
        <w:pStyle w:val="Pagrindiniotekstotrauka2"/>
        <w:ind w:left="0" w:firstLine="851"/>
      </w:pPr>
      <w:r>
        <w:t xml:space="preserve">2. </w:t>
      </w:r>
      <w:r w:rsidR="00C61832">
        <w:t xml:space="preserve">Pakeisti biudžeto asignavimus atsižvelgiant į </w:t>
      </w:r>
      <w:r w:rsidR="00AA2211">
        <w:t xml:space="preserve">įstaigų prašymus ir </w:t>
      </w:r>
      <w:r w:rsidR="00C61832">
        <w:t>Klaipėdos rajono strateginio veiklos plano 201</w:t>
      </w:r>
      <w:r w:rsidR="004D6C89">
        <w:t>7</w:t>
      </w:r>
      <w:r w:rsidR="00C61832">
        <w:t xml:space="preserve"> m. programų pakeitimus (priedas pridedamas).</w:t>
      </w:r>
    </w:p>
    <w:p w:rsidR="001D4B9A" w:rsidRDefault="00DD7292" w:rsidP="003076A4">
      <w:pPr>
        <w:pStyle w:val="Pagrindiniotekstotrauka2"/>
        <w:ind w:left="0" w:firstLine="851"/>
      </w:pPr>
      <w:r>
        <w:t>3</w:t>
      </w:r>
      <w:r w:rsidR="00AC56E9">
        <w:t xml:space="preserve">. </w:t>
      </w:r>
      <w:r w:rsidR="00906D10">
        <w:t xml:space="preserve">Pakeisti </w:t>
      </w:r>
      <w:r w:rsidR="00AC56E9">
        <w:t>Klaipėdos rajono savivaldybės tarybos 201</w:t>
      </w:r>
      <w:r w:rsidR="004D6C89">
        <w:t>7</w:t>
      </w:r>
      <w:r w:rsidR="001C45BA">
        <w:t xml:space="preserve"> m. vasario </w:t>
      </w:r>
      <w:r w:rsidR="004D6C89">
        <w:t>23</w:t>
      </w:r>
      <w:r w:rsidR="001C45BA">
        <w:t xml:space="preserve"> d.</w:t>
      </w:r>
      <w:r w:rsidR="00AC56E9">
        <w:t xml:space="preserve"> sprendimo Nr. T11-</w:t>
      </w:r>
      <w:r w:rsidR="004D6C89">
        <w:t>57</w:t>
      </w:r>
      <w:r w:rsidR="00AC56E9">
        <w:t xml:space="preserve"> ,,Dėl Klaipėdos rajono savivaldybės 201</w:t>
      </w:r>
      <w:r w:rsidR="004D6C89">
        <w:t>7</w:t>
      </w:r>
      <w:r w:rsidR="00AC56E9">
        <w:t xml:space="preserve"> metų biudžeto patvirtinimo“</w:t>
      </w:r>
      <w:r w:rsidR="001D4B9A">
        <w:t>:</w:t>
      </w:r>
    </w:p>
    <w:p w:rsidR="00693F15" w:rsidRDefault="00693F15" w:rsidP="003076A4">
      <w:pPr>
        <w:pStyle w:val="Pagrindiniotekstotrauka2"/>
        <w:ind w:left="0" w:firstLine="851"/>
      </w:pPr>
    </w:p>
    <w:p w:rsidR="00A41094" w:rsidRDefault="001D4B9A" w:rsidP="003076A4">
      <w:pPr>
        <w:pStyle w:val="Pagrindiniotekstotrauka2"/>
        <w:ind w:left="0" w:firstLine="851"/>
      </w:pPr>
      <w:r>
        <w:t xml:space="preserve">3.1. </w:t>
      </w:r>
      <w:r w:rsidR="002E3113">
        <w:t xml:space="preserve"> </w:t>
      </w:r>
      <w:r w:rsidR="0080333F">
        <w:t xml:space="preserve"> </w:t>
      </w:r>
      <w:r w:rsidR="002E3113">
        <w:t>1 priedą</w:t>
      </w:r>
      <w:r w:rsidR="00A41094">
        <w:t>:</w:t>
      </w:r>
    </w:p>
    <w:p w:rsidR="00693F15" w:rsidRDefault="00693F15" w:rsidP="003076A4">
      <w:pPr>
        <w:pStyle w:val="Pagrindiniotekstotrauka2"/>
        <w:ind w:left="0" w:firstLine="851"/>
      </w:pPr>
    </w:p>
    <w:tbl>
      <w:tblPr>
        <w:tblW w:w="8340" w:type="dxa"/>
        <w:tblInd w:w="93" w:type="dxa"/>
        <w:tblLook w:val="04A0" w:firstRow="1" w:lastRow="0" w:firstColumn="1" w:lastColumn="0" w:noHBand="0" w:noVBand="1"/>
      </w:tblPr>
      <w:tblGrid>
        <w:gridCol w:w="1000"/>
        <w:gridCol w:w="5560"/>
        <w:gridCol w:w="1780"/>
      </w:tblGrid>
      <w:tr w:rsidR="00E94FF3" w:rsidTr="00E94FF3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F3" w:rsidRDefault="00E94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F3" w:rsidRDefault="00E94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Pajamų rūšys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FF3" w:rsidRDefault="00E94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Sumos tūkst. eurų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443,5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Gyventojų pajamų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443,5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74,0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 iš kitų valdymo lygių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74,0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biudžeto speciali tikslinė dotacija 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74,0</w:t>
            </w:r>
          </w:p>
        </w:tc>
      </w:tr>
      <w:tr w:rsidR="00E94FF3" w:rsidTr="00E94FF3">
        <w:trPr>
          <w:trHeight w:val="57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2.3.4.2.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investicijų programoje numatytoms kapitalo investicijoms finansuoti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74,0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prekes ir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31,1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atsitiktines paslaugas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31,1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iš baudų ir konfiskacijos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4FF3" w:rsidRDefault="00E94F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Materialiojo ir nematerialiojo turto realizavimo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4FF3" w:rsidRDefault="00E94F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parduotą žemę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E94FF3" w:rsidTr="00E94FF3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F3" w:rsidRDefault="00E94FF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563,6</w:t>
            </w:r>
          </w:p>
        </w:tc>
      </w:tr>
    </w:tbl>
    <w:p w:rsidR="00693F15" w:rsidRDefault="00693F15" w:rsidP="00A00032">
      <w:pPr>
        <w:pStyle w:val="Pagrindiniotekstotrauka2"/>
        <w:ind w:left="0" w:firstLine="851"/>
      </w:pPr>
    </w:p>
    <w:p w:rsidR="000051BF" w:rsidRDefault="000051BF" w:rsidP="00A00032">
      <w:pPr>
        <w:pStyle w:val="Pagrindiniotekstotrauka2"/>
        <w:ind w:left="0" w:firstLine="851"/>
      </w:pPr>
    </w:p>
    <w:p w:rsidR="000051BF" w:rsidRDefault="000051BF" w:rsidP="00A00032">
      <w:pPr>
        <w:pStyle w:val="Pagrindiniotekstotrauka2"/>
        <w:ind w:left="0" w:firstLine="851"/>
      </w:pPr>
    </w:p>
    <w:p w:rsidR="000051BF" w:rsidRDefault="000051BF" w:rsidP="00A00032">
      <w:pPr>
        <w:pStyle w:val="Pagrindiniotekstotrauka2"/>
        <w:ind w:left="0" w:firstLine="851"/>
      </w:pPr>
    </w:p>
    <w:p w:rsidR="000051BF" w:rsidRDefault="000051BF" w:rsidP="00A00032">
      <w:pPr>
        <w:pStyle w:val="Pagrindiniotekstotrauka2"/>
        <w:ind w:left="0" w:firstLine="851"/>
      </w:pPr>
    </w:p>
    <w:p w:rsidR="000051BF" w:rsidRDefault="000051BF" w:rsidP="00A00032">
      <w:pPr>
        <w:pStyle w:val="Pagrindiniotekstotrauka2"/>
        <w:ind w:left="0" w:firstLine="851"/>
      </w:pPr>
    </w:p>
    <w:p w:rsidR="002E1049" w:rsidRDefault="002E1049" w:rsidP="00A00032">
      <w:pPr>
        <w:pStyle w:val="Pagrindiniotekstotrauka2"/>
        <w:ind w:left="0" w:firstLine="851"/>
      </w:pPr>
    </w:p>
    <w:p w:rsidR="000051BF" w:rsidRDefault="000051BF" w:rsidP="00A00032">
      <w:pPr>
        <w:pStyle w:val="Pagrindiniotekstotrauka2"/>
        <w:ind w:left="0" w:firstLine="851"/>
      </w:pPr>
    </w:p>
    <w:p w:rsidR="00A00032" w:rsidRDefault="008E7E0C" w:rsidP="00A00032">
      <w:pPr>
        <w:pStyle w:val="Pagrindiniotekstotrauka2"/>
        <w:ind w:left="0" w:firstLine="851"/>
      </w:pPr>
      <w:r>
        <w:lastRenderedPageBreak/>
        <w:t>3.</w:t>
      </w:r>
      <w:r w:rsidR="000D11FC">
        <w:t>2</w:t>
      </w:r>
      <w:r>
        <w:t xml:space="preserve">.  </w:t>
      </w:r>
      <w:r w:rsidR="00706AAF">
        <w:t xml:space="preserve"> </w:t>
      </w:r>
      <w:r w:rsidR="007B2BF6">
        <w:t>2</w:t>
      </w:r>
      <w:r w:rsidR="00706AAF">
        <w:t xml:space="preserve"> priedą:</w:t>
      </w:r>
    </w:p>
    <w:tbl>
      <w:tblPr>
        <w:tblW w:w="8780" w:type="dxa"/>
        <w:tblInd w:w="93" w:type="dxa"/>
        <w:tblLook w:val="04A0" w:firstRow="1" w:lastRow="0" w:firstColumn="1" w:lastColumn="0" w:noHBand="0" w:noVBand="1"/>
      </w:tblPr>
      <w:tblGrid>
        <w:gridCol w:w="537"/>
        <w:gridCol w:w="3876"/>
        <w:gridCol w:w="846"/>
        <w:gridCol w:w="1061"/>
        <w:gridCol w:w="1580"/>
        <w:gridCol w:w="880"/>
      </w:tblGrid>
      <w:tr w:rsidR="00CA10F4" w:rsidTr="00CA10F4">
        <w:trPr>
          <w:trHeight w:val="255"/>
        </w:trPr>
        <w:tc>
          <w:tcPr>
            <w:tcW w:w="6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tūkst. eurų</w:t>
            </w:r>
          </w:p>
        </w:tc>
      </w:tr>
      <w:tr w:rsidR="00CA10F4" w:rsidTr="00CA10F4">
        <w:trPr>
          <w:trHeight w:val="9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Įstaigos pavadinimas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atsitiktines paslaugas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Įmokos už išlaikymą švietimo, socialinės apsaugos ir kitose įstaigose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0F4" w:rsidRDefault="00CA10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Pajamos už patalpų nuomą</w:t>
            </w:r>
          </w:p>
        </w:tc>
      </w:tr>
      <w:tr w:rsidR="00CA10F4" w:rsidTr="00CA10F4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Klaipėdos r. savivaldybės visuomenės sveikatos biuras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10F4" w:rsidTr="00CA10F4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krašto muziejus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10F4" w:rsidTr="00CA10F4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Gargždų kultūros centras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10F4" w:rsidTr="00CA10F4">
        <w:trPr>
          <w:trHeight w:val="2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0F4" w:rsidRDefault="00CA10F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693F15" w:rsidRDefault="00693F15" w:rsidP="00A00032">
      <w:pPr>
        <w:pStyle w:val="Pagrindiniotekstotrauka2"/>
        <w:ind w:left="0" w:firstLine="851"/>
      </w:pPr>
    </w:p>
    <w:p w:rsidR="007B2BF6" w:rsidRDefault="007B2BF6" w:rsidP="00A00032">
      <w:pPr>
        <w:pStyle w:val="Pagrindiniotekstotrauka2"/>
        <w:ind w:left="0" w:firstLine="851"/>
      </w:pPr>
      <w:r>
        <w:t>3.3.   3 priedą:</w:t>
      </w:r>
    </w:p>
    <w:p w:rsidR="0096321E" w:rsidRDefault="0031402B" w:rsidP="00A00032">
      <w:pPr>
        <w:pStyle w:val="Pagrindiniotekstotrauka2"/>
        <w:ind w:left="0" w:firstLine="851"/>
      </w:pPr>
      <w:r w:rsidRPr="00466F8E">
        <w:t>Eilutė</w:t>
      </w:r>
      <w:r w:rsidR="00815A4A" w:rsidRPr="00466F8E">
        <w:t>s</w:t>
      </w:r>
      <w:r w:rsidRPr="00466F8E">
        <w:t xml:space="preserve"> </w:t>
      </w:r>
      <w:r w:rsidR="00815A4A" w:rsidRPr="00466F8E">
        <w:t>Nr. 26 skiltyje „Asignavimų valdytojo pavadinimas, programos numeris ir pavadinimas“ vietoje žodžių „Drevernos vaikų darželis“ įrašyti žodžius „Drevernos mokykla-darželis“.</w:t>
      </w:r>
    </w:p>
    <w:tbl>
      <w:tblPr>
        <w:tblW w:w="10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37"/>
        <w:gridCol w:w="3578"/>
        <w:gridCol w:w="1080"/>
        <w:gridCol w:w="990"/>
        <w:gridCol w:w="1027"/>
        <w:gridCol w:w="1175"/>
        <w:gridCol w:w="958"/>
      </w:tblGrid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F27DEB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F27DEB" w:rsidRPr="00F27DEB" w:rsidTr="006E64BB">
        <w:trPr>
          <w:trHeight w:val="225"/>
        </w:trPr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F27DEB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Iš jų: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turtui įsigyti</w:t>
            </w:r>
          </w:p>
        </w:tc>
      </w:tr>
      <w:tr w:rsidR="00F27DEB" w:rsidRPr="00F27DEB" w:rsidTr="006E64BB">
        <w:trPr>
          <w:trHeight w:val="276"/>
        </w:trPr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F27DEB" w:rsidRPr="00F27DEB" w:rsidTr="006E64BB">
        <w:trPr>
          <w:trHeight w:val="276"/>
        </w:trPr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F27DEB" w:rsidRPr="00F27DEB" w:rsidTr="006E64BB">
        <w:trPr>
          <w:trHeight w:val="900"/>
        </w:trPr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F27DEB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3,3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Drevernos pagrindinė mokykla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-31,207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-31,207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-20,757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10.1.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-31,207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-31,207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-20,757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10.1.1.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-14,585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-14,585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-8,234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10.1.2.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-16,218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-16,218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-12,214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67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10.1.4.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466F8E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Valstybės ir savivaldybių įstaigų darbuotojų darbo apmokėjimo įstatymui laipsniškai įgyvendinti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-0,404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-0,404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-0,309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Ketvergių pagrindinė mokykla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12.1.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12.1.1.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26.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Drevernos mokykla-darželis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31,207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31,207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20,757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26.1.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31,207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31,207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20,757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26.1.1.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14,585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14,585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8,234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26.1.2.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mokinio krepšelio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16,218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16,218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12,214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67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26.1.5.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466F8E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Valstybės ir savivaldybių įstaigų darbuotojų darbo apmokėjimo įstatymui laipsniškai įgyvendinti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0,404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0,404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0,309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sporto mokykla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33.1.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33.1.1.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0051BF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1BF" w:rsidRPr="00466F8E" w:rsidRDefault="000051BF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1BF" w:rsidRPr="00466F8E" w:rsidRDefault="000051BF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1BF" w:rsidRPr="00466F8E" w:rsidRDefault="000051BF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1BF" w:rsidRPr="00466F8E" w:rsidRDefault="000051BF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51BF" w:rsidRPr="00466F8E" w:rsidRDefault="000051BF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1BF" w:rsidRPr="00466F8E" w:rsidRDefault="000051BF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51BF" w:rsidRPr="00F27DEB" w:rsidRDefault="000051BF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 xml:space="preserve">37.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atviras jaunimo centras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37.1.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37.1.1.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9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466F8E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38.1.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38.1.1.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2,466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1,534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2,466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1,534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39.1.3.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2,466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1,534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krašto muziejus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45.2.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45.2.2.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kultūros centras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46.2.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46.2.2.</w:t>
            </w:r>
          </w:p>
        </w:tc>
        <w:tc>
          <w:tcPr>
            <w:tcW w:w="3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25,0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506,6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321,4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185,2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159,1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115,9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201,0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159,1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41,9</w:t>
            </w:r>
          </w:p>
        </w:tc>
      </w:tr>
      <w:tr w:rsidR="00F27DEB" w:rsidRPr="00F27DEB" w:rsidTr="006E64BB">
        <w:trPr>
          <w:trHeight w:val="5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55.1.10.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VIP numatytoms kapitalo investicijoms finansuoti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74,0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74,0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55.2.1.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55.2.1.1.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-6,9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55.3.1.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-6,9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-8,1</w:t>
            </w:r>
          </w:p>
        </w:tc>
      </w:tr>
      <w:tr w:rsidR="00F27DEB" w:rsidRPr="00F27DEB" w:rsidTr="006E64BB">
        <w:trPr>
          <w:trHeight w:val="51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55.3.1.1.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 Aplinkos apsaugos rėmimo specialioji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-10,0</w:t>
            </w:r>
          </w:p>
        </w:tc>
      </w:tr>
      <w:tr w:rsidR="00F27DEB" w:rsidRPr="00F27DEB" w:rsidTr="006E64BB">
        <w:trPr>
          <w:trHeight w:val="24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55.3.1.2.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-6,9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-8,8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</w:tr>
      <w:tr w:rsidR="00F27DEB" w:rsidRPr="00F27DEB" w:rsidTr="006E64BB">
        <w:trPr>
          <w:trHeight w:val="24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4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55.3.1.2.3.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4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55.3.1.2.8.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7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-52,5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35,0</w:t>
            </w:r>
          </w:p>
        </w:tc>
      </w:tr>
      <w:tr w:rsidR="00F27DEB" w:rsidRPr="00F27DEB" w:rsidTr="006E64BB">
        <w:trPr>
          <w:trHeight w:val="27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55.5.1.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-52,5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35,0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4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55.5.1.1.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-52,5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35,0</w:t>
            </w:r>
          </w:p>
        </w:tc>
      </w:tr>
      <w:tr w:rsidR="00F27DEB" w:rsidRPr="00F27DEB" w:rsidTr="006E64BB">
        <w:trPr>
          <w:trHeight w:val="24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55.5.1.2.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110,4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-59,6</w:t>
            </w:r>
          </w:p>
        </w:tc>
      </w:tr>
      <w:tr w:rsidR="00F27DEB" w:rsidRPr="00F27DEB" w:rsidTr="006E64BB">
        <w:trPr>
          <w:trHeight w:val="27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50,4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110,0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-59,6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55.6.1.4.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14,0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55.6.1.6.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55.6.1.7.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13,0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13,0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55.6.1.10.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9,0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55.6.1.11.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55.6.2.4.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39,0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39,0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55.6.2.6.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55.6.2.7.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Sendvario</w:t>
            </w:r>
            <w:proofErr w:type="spellEnd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55.6.2.10.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Veiviržėnų</w:t>
            </w:r>
            <w:proofErr w:type="spellEnd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55.6.2.11.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proofErr w:type="spellStart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Vėžaičių</w:t>
            </w:r>
            <w:proofErr w:type="spellEnd"/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9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55.7.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19,4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20,1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55.7.1.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20,1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49,1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19,1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30,0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55.8.1.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49,1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19,1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30,0</w:t>
            </w:r>
          </w:p>
        </w:tc>
      </w:tr>
      <w:tr w:rsidR="00F27DEB" w:rsidRPr="00F27DEB" w:rsidTr="006E64BB">
        <w:trPr>
          <w:trHeight w:val="51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77,8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25,9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55.9.1.2.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55.9.1.2.1.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55.9.1.2.1.1.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55.9.1.2.1.2.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55.9.1.2.1.4.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55.9.4.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55.9.4.5.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55.9.8.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56.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563,6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376,866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3,026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186,734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56.1.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453,5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332,3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121,2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56.3.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56.9.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31,1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29,566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1,534</w:t>
            </w:r>
          </w:p>
        </w:tc>
      </w:tr>
      <w:tr w:rsidR="00F27DEB" w:rsidRPr="00F27DEB" w:rsidTr="006E64BB">
        <w:trPr>
          <w:trHeight w:val="525"/>
        </w:trPr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56.10.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-10,0</w:t>
            </w:r>
          </w:p>
        </w:tc>
      </w:tr>
      <w:tr w:rsidR="00F27DEB" w:rsidRPr="00F27DEB" w:rsidTr="006E64BB">
        <w:trPr>
          <w:trHeight w:val="225"/>
        </w:trPr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56.19.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95"/>
        </w:trPr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56.20.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VIP numatytoms kapitalo investicijoms finansuoti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74,0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74,0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57.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300,3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184,4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115,9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57.1.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226,3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184,4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41,9</w:t>
            </w:r>
          </w:p>
        </w:tc>
      </w:tr>
      <w:tr w:rsidR="00F27DEB" w:rsidRPr="00F27DEB" w:rsidTr="006E64BB">
        <w:trPr>
          <w:trHeight w:val="46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57.13.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VIP numatytoms kapitalo investicijoms finansuoti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74,0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74,0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58.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58.1.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58.1.1.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59.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-6,9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-8,1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59.1.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-6,9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-8,1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59.1.1.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-6,9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-8,8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1,9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59.1.3.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-10,0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60.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2,466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1,534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60.3.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2,466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1,534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-52,5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35,0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-52,5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35,0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61.1.1.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-17,5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-52,5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35,0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61.1.3.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1,026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110,4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-59,6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62.1.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50,4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110,0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-59,6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62.2.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60,0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48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63.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46,5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26,4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20,1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63.1.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-0,7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20,1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63.2.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27,1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27,1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64.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49,1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19,1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30,0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64.1.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49,1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19,1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30,0</w:t>
            </w:r>
          </w:p>
        </w:tc>
      </w:tr>
      <w:tr w:rsidR="00F27DEB" w:rsidRPr="00F27DEB" w:rsidTr="006E64BB">
        <w:trPr>
          <w:trHeight w:val="510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77,8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25,9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466F8E" w:rsidRDefault="00F27DEB" w:rsidP="00F27DEB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466F8E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65.1.2.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65.1.2.1.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51,9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65.4.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315"/>
        </w:trPr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65.4.5.</w:t>
            </w:r>
          </w:p>
        </w:tc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F27DEB" w:rsidRPr="00F27DEB" w:rsidTr="006E64BB">
        <w:trPr>
          <w:trHeight w:val="255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65.8.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B" w:rsidRPr="00F27DEB" w:rsidRDefault="00F27DEB" w:rsidP="00F27DEB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DEB" w:rsidRPr="00F27DEB" w:rsidRDefault="00F27DEB" w:rsidP="00F27DEB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F27DEB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</w:tbl>
    <w:p w:rsidR="00761551" w:rsidRDefault="00761551" w:rsidP="00761551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  <w:bookmarkStart w:id="2" w:name="_GoBack"/>
      <w:bookmarkEnd w:id="2"/>
    </w:p>
    <w:p w:rsidR="00C013E3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4</w:t>
      </w:r>
      <w:r w:rsidR="00FB6DBD">
        <w:t xml:space="preserve">. </w:t>
      </w:r>
      <w:r w:rsidR="00C013E3">
        <w:t>Klaipėdos rajono savivaldybės tarybos 201</w:t>
      </w:r>
      <w:r w:rsidR="00AE665C">
        <w:t>7</w:t>
      </w:r>
      <w:r w:rsidR="004B060E">
        <w:t xml:space="preserve"> m. vasario </w:t>
      </w:r>
      <w:r w:rsidR="00AE665C">
        <w:t>23</w:t>
      </w:r>
      <w:r w:rsidR="004B060E">
        <w:t xml:space="preserve"> d. </w:t>
      </w:r>
      <w:r w:rsidR="00C013E3">
        <w:t>sprendimo Nr. T11-</w:t>
      </w:r>
      <w:r w:rsidR="00AE665C">
        <w:t>57</w:t>
      </w:r>
      <w:r w:rsidR="00C013E3">
        <w:t xml:space="preserve"> ,,Dėl Klaipėdos rajono savivaldybės 201</w:t>
      </w:r>
      <w:r w:rsidR="00AE665C">
        <w:t>7</w:t>
      </w:r>
      <w:r w:rsidR="00C013E3">
        <w:t xml:space="preserve"> metų biudžeto patvirtinimo“ </w:t>
      </w:r>
      <w:r w:rsidR="00895699">
        <w:t>1</w:t>
      </w:r>
      <w:r w:rsidR="00CD1083">
        <w:t>,</w:t>
      </w:r>
      <w:r w:rsidR="00895699">
        <w:t xml:space="preserve"> </w:t>
      </w:r>
      <w:r w:rsidR="007B2BF6">
        <w:t>2</w:t>
      </w:r>
      <w:r w:rsidR="001F72E8">
        <w:t xml:space="preserve"> </w:t>
      </w:r>
      <w:r w:rsidR="00CD1083">
        <w:t xml:space="preserve">ir </w:t>
      </w:r>
      <w:r w:rsidR="007B2BF6">
        <w:t>3</w:t>
      </w:r>
      <w:r w:rsidR="003463F6">
        <w:t xml:space="preserve"> </w:t>
      </w:r>
      <w:r w:rsidR="00C013E3">
        <w:t>priedus išdėstyti nauja redakcija (</w:t>
      </w:r>
      <w:r w:rsidR="001814AA">
        <w:t xml:space="preserve">priedai </w:t>
      </w:r>
      <w:r w:rsidR="00C013E3">
        <w:t>pridedam</w:t>
      </w:r>
      <w:r w:rsidR="001814AA">
        <w:t>i</w:t>
      </w:r>
      <w:r w:rsidR="00C013E3">
        <w:t>).</w:t>
      </w:r>
    </w:p>
    <w:p w:rsidR="00466F8E" w:rsidRDefault="00466F8E" w:rsidP="000051BF">
      <w:pPr>
        <w:pStyle w:val="Pagrindiniotekstotrauka2"/>
        <w:tabs>
          <w:tab w:val="clear" w:pos="9639"/>
          <w:tab w:val="right" w:pos="5812"/>
          <w:tab w:val="left" w:pos="9781"/>
        </w:tabs>
      </w:pPr>
    </w:p>
    <w:p w:rsidR="00BC46D8" w:rsidRDefault="00CF6A14" w:rsidP="00466F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5</w:t>
      </w:r>
      <w:r w:rsidR="00AD2DEF">
        <w:t xml:space="preserve">. </w:t>
      </w:r>
      <w:r w:rsidR="001F72E8">
        <w:t xml:space="preserve">Skelbti šį sprendimą Teisės aktų registre ir Klaipėdos rajono savivaldybės interneto </w:t>
      </w:r>
      <w:r w:rsidR="00466F8E">
        <w:t>svetainėje.</w:t>
      </w:r>
    </w:p>
    <w:p w:rsidR="000051BF" w:rsidRDefault="000051BF" w:rsidP="00466F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0051BF" w:rsidRDefault="000051BF" w:rsidP="00466F8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5B5F1F" w:rsidRDefault="00AC56E9" w:rsidP="00E44F56">
      <w:pPr>
        <w:tabs>
          <w:tab w:val="left" w:pos="6804"/>
          <w:tab w:val="right" w:pos="8730"/>
        </w:tabs>
        <w:spacing w:before="360" w:after="360"/>
      </w:pPr>
      <w:r w:rsidRPr="008F539B">
        <w:rPr>
          <w:rStyle w:val="Pareigos"/>
          <w:rFonts w:ascii="Times New Roman" w:hAnsi="Times New Roman"/>
          <w:caps w:val="0"/>
        </w:rPr>
        <w:t xml:space="preserve">Savivaldybės </w:t>
      </w:r>
      <w:r w:rsidR="00855FDE">
        <w:rPr>
          <w:rStyle w:val="Pareigos"/>
          <w:rFonts w:ascii="Times New Roman" w:hAnsi="Times New Roman"/>
          <w:caps w:val="0"/>
        </w:rPr>
        <w:t>mer</w:t>
      </w:r>
      <w:r w:rsidR="00290CEA">
        <w:rPr>
          <w:rStyle w:val="Pareigos"/>
          <w:rFonts w:ascii="Times New Roman" w:hAnsi="Times New Roman"/>
          <w:caps w:val="0"/>
        </w:rPr>
        <w:t>as</w:t>
      </w:r>
      <w:r w:rsidRPr="008F539B">
        <w:rPr>
          <w:rStyle w:val="Pareigos"/>
          <w:rFonts w:ascii="Times New Roman" w:hAnsi="Times New Roman"/>
        </w:rPr>
        <w:tab/>
      </w:r>
      <w:r w:rsidR="00466F8E">
        <w:rPr>
          <w:rStyle w:val="Pareigos"/>
          <w:rFonts w:ascii="Times New Roman" w:hAnsi="Times New Roman"/>
        </w:rPr>
        <w:t xml:space="preserve">                </w:t>
      </w:r>
      <w:r w:rsidR="00466F8E">
        <w:t>Vaclovas Dačkauskas</w:t>
      </w:r>
    </w:p>
    <w:sectPr w:rsidR="005B5F1F" w:rsidSect="000051B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B07" w:rsidRDefault="00FE4B07">
      <w:r>
        <w:separator/>
      </w:r>
    </w:p>
  </w:endnote>
  <w:endnote w:type="continuationSeparator" w:id="0">
    <w:p w:rsidR="00FE4B07" w:rsidRDefault="00FE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Porat"/>
      <w:framePr w:wrap="auto" w:vAnchor="text" w:hAnchor="margin" w:xAlign="center" w:y="1"/>
      <w:rPr>
        <w:rStyle w:val="Puslapionumeris"/>
      </w:rPr>
    </w:pPr>
  </w:p>
  <w:p w:rsidR="000051BF" w:rsidRDefault="000051B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B07" w:rsidRDefault="00FE4B07">
      <w:r>
        <w:separator/>
      </w:r>
    </w:p>
  </w:footnote>
  <w:footnote w:type="continuationSeparator" w:id="0">
    <w:p w:rsidR="00FE4B07" w:rsidRDefault="00FE4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051BF" w:rsidRDefault="000051B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0051BF" w:rsidRDefault="000051BF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 w:rsidP="00466F8E">
    <w:pPr>
      <w:pStyle w:val="Antrats"/>
      <w:tabs>
        <w:tab w:val="clear" w:pos="9638"/>
        <w:tab w:val="left" w:pos="9554"/>
        <w:tab w:val="right" w:pos="9639"/>
      </w:tabs>
      <w:jc w:val="both"/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051BF" w:rsidRDefault="000051BF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E1049">
      <w:rPr>
        <w:noProof/>
      </w:rPr>
      <w:t>6</w:t>
    </w:r>
    <w:r>
      <w:fldChar w:fldCharType="end"/>
    </w:r>
  </w:p>
  <w:p w:rsidR="000051BF" w:rsidRDefault="000051BF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1BF" w:rsidRDefault="000051BF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6E9"/>
    <w:rsid w:val="000004ED"/>
    <w:rsid w:val="00000F87"/>
    <w:rsid w:val="000015C7"/>
    <w:rsid w:val="00001FE0"/>
    <w:rsid w:val="00002D5B"/>
    <w:rsid w:val="000033A2"/>
    <w:rsid w:val="0000359D"/>
    <w:rsid w:val="00003C24"/>
    <w:rsid w:val="00004B36"/>
    <w:rsid w:val="00004E62"/>
    <w:rsid w:val="00004EC9"/>
    <w:rsid w:val="000051BF"/>
    <w:rsid w:val="00005752"/>
    <w:rsid w:val="000059A2"/>
    <w:rsid w:val="00005D30"/>
    <w:rsid w:val="000067F8"/>
    <w:rsid w:val="00007699"/>
    <w:rsid w:val="0001242C"/>
    <w:rsid w:val="000129C1"/>
    <w:rsid w:val="00012D78"/>
    <w:rsid w:val="0001348B"/>
    <w:rsid w:val="00013F8C"/>
    <w:rsid w:val="00014056"/>
    <w:rsid w:val="000146E4"/>
    <w:rsid w:val="00014893"/>
    <w:rsid w:val="00015AB3"/>
    <w:rsid w:val="0001615B"/>
    <w:rsid w:val="00016469"/>
    <w:rsid w:val="00016974"/>
    <w:rsid w:val="00017D7C"/>
    <w:rsid w:val="00020271"/>
    <w:rsid w:val="000202FE"/>
    <w:rsid w:val="0002148B"/>
    <w:rsid w:val="00021765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6EC9"/>
    <w:rsid w:val="00037F2F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7903"/>
    <w:rsid w:val="00047CA2"/>
    <w:rsid w:val="00050CB1"/>
    <w:rsid w:val="0005116B"/>
    <w:rsid w:val="0005126C"/>
    <w:rsid w:val="00051B88"/>
    <w:rsid w:val="0005252F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4A3"/>
    <w:rsid w:val="00071527"/>
    <w:rsid w:val="0007173F"/>
    <w:rsid w:val="0007199E"/>
    <w:rsid w:val="00071A65"/>
    <w:rsid w:val="0007218A"/>
    <w:rsid w:val="0007331C"/>
    <w:rsid w:val="000742C5"/>
    <w:rsid w:val="00074F0C"/>
    <w:rsid w:val="00076122"/>
    <w:rsid w:val="00077FC3"/>
    <w:rsid w:val="00081688"/>
    <w:rsid w:val="00081EA2"/>
    <w:rsid w:val="00082407"/>
    <w:rsid w:val="00082654"/>
    <w:rsid w:val="00082BAD"/>
    <w:rsid w:val="00083C0F"/>
    <w:rsid w:val="00084200"/>
    <w:rsid w:val="00084277"/>
    <w:rsid w:val="00084CE4"/>
    <w:rsid w:val="00084F66"/>
    <w:rsid w:val="00090617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4289"/>
    <w:rsid w:val="000A45F3"/>
    <w:rsid w:val="000A4CCD"/>
    <w:rsid w:val="000A5365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2537"/>
    <w:rsid w:val="000B2E5F"/>
    <w:rsid w:val="000B32CC"/>
    <w:rsid w:val="000B34B3"/>
    <w:rsid w:val="000B39B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E4"/>
    <w:rsid w:val="000F347C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903"/>
    <w:rsid w:val="00103F47"/>
    <w:rsid w:val="0010473F"/>
    <w:rsid w:val="001062F5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25A4"/>
    <w:rsid w:val="00142D13"/>
    <w:rsid w:val="00142D3E"/>
    <w:rsid w:val="001432B6"/>
    <w:rsid w:val="0014359A"/>
    <w:rsid w:val="00143A65"/>
    <w:rsid w:val="00143E66"/>
    <w:rsid w:val="00144066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2598"/>
    <w:rsid w:val="00152818"/>
    <w:rsid w:val="00152E1B"/>
    <w:rsid w:val="00154244"/>
    <w:rsid w:val="001544D3"/>
    <w:rsid w:val="00154644"/>
    <w:rsid w:val="00154857"/>
    <w:rsid w:val="00154E41"/>
    <w:rsid w:val="00155682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5F49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3DC7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67B"/>
    <w:rsid w:val="001E5A63"/>
    <w:rsid w:val="001E5B04"/>
    <w:rsid w:val="001E6186"/>
    <w:rsid w:val="001E67C6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6A02"/>
    <w:rsid w:val="00236F57"/>
    <w:rsid w:val="00237067"/>
    <w:rsid w:val="002372BE"/>
    <w:rsid w:val="002403D8"/>
    <w:rsid w:val="00240A22"/>
    <w:rsid w:val="00241189"/>
    <w:rsid w:val="00241207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A62"/>
    <w:rsid w:val="0025403C"/>
    <w:rsid w:val="00255CF1"/>
    <w:rsid w:val="00256171"/>
    <w:rsid w:val="00256DCC"/>
    <w:rsid w:val="002571E1"/>
    <w:rsid w:val="00261977"/>
    <w:rsid w:val="00263CF3"/>
    <w:rsid w:val="00263D9C"/>
    <w:rsid w:val="00264423"/>
    <w:rsid w:val="0026446A"/>
    <w:rsid w:val="0026461D"/>
    <w:rsid w:val="00266A5A"/>
    <w:rsid w:val="00267004"/>
    <w:rsid w:val="00267A38"/>
    <w:rsid w:val="0027127F"/>
    <w:rsid w:val="00271412"/>
    <w:rsid w:val="00272A21"/>
    <w:rsid w:val="00272E1E"/>
    <w:rsid w:val="00273186"/>
    <w:rsid w:val="00273459"/>
    <w:rsid w:val="00273A58"/>
    <w:rsid w:val="00273C56"/>
    <w:rsid w:val="0027428D"/>
    <w:rsid w:val="0027458D"/>
    <w:rsid w:val="00274A4B"/>
    <w:rsid w:val="00274E7E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20E0"/>
    <w:rsid w:val="0028252A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D90"/>
    <w:rsid w:val="002B5618"/>
    <w:rsid w:val="002B5DCB"/>
    <w:rsid w:val="002B704D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B3"/>
    <w:rsid w:val="002D7D7A"/>
    <w:rsid w:val="002E1049"/>
    <w:rsid w:val="002E11B0"/>
    <w:rsid w:val="002E127D"/>
    <w:rsid w:val="002E1360"/>
    <w:rsid w:val="002E1C75"/>
    <w:rsid w:val="002E2EEF"/>
    <w:rsid w:val="002E3113"/>
    <w:rsid w:val="002E430F"/>
    <w:rsid w:val="002E4499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D75"/>
    <w:rsid w:val="0031402B"/>
    <w:rsid w:val="00314870"/>
    <w:rsid w:val="00315B85"/>
    <w:rsid w:val="00315DEF"/>
    <w:rsid w:val="0031626C"/>
    <w:rsid w:val="0032078B"/>
    <w:rsid w:val="00320D52"/>
    <w:rsid w:val="003218E9"/>
    <w:rsid w:val="00322A16"/>
    <w:rsid w:val="00322D03"/>
    <w:rsid w:val="00323324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EBB"/>
    <w:rsid w:val="00343238"/>
    <w:rsid w:val="003436F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3C97"/>
    <w:rsid w:val="00364911"/>
    <w:rsid w:val="003652C9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606"/>
    <w:rsid w:val="00392724"/>
    <w:rsid w:val="00392CD6"/>
    <w:rsid w:val="00393D41"/>
    <w:rsid w:val="00393FBB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DE1"/>
    <w:rsid w:val="003B0414"/>
    <w:rsid w:val="003B0874"/>
    <w:rsid w:val="003B0A76"/>
    <w:rsid w:val="003B1922"/>
    <w:rsid w:val="003B1C55"/>
    <w:rsid w:val="003B2F85"/>
    <w:rsid w:val="003B3697"/>
    <w:rsid w:val="003B39FE"/>
    <w:rsid w:val="003B3C0D"/>
    <w:rsid w:val="003B41B6"/>
    <w:rsid w:val="003B445D"/>
    <w:rsid w:val="003B5561"/>
    <w:rsid w:val="003B569A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0EAB"/>
    <w:rsid w:val="003E1300"/>
    <w:rsid w:val="003E153E"/>
    <w:rsid w:val="003E229A"/>
    <w:rsid w:val="003E2810"/>
    <w:rsid w:val="003E2D0A"/>
    <w:rsid w:val="003E3113"/>
    <w:rsid w:val="003E3D77"/>
    <w:rsid w:val="003E4970"/>
    <w:rsid w:val="003E4B1C"/>
    <w:rsid w:val="003E5914"/>
    <w:rsid w:val="003E6447"/>
    <w:rsid w:val="003E6AF0"/>
    <w:rsid w:val="003E74C1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B16"/>
    <w:rsid w:val="003F7E1E"/>
    <w:rsid w:val="004010DE"/>
    <w:rsid w:val="00401BB7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78A"/>
    <w:rsid w:val="00417648"/>
    <w:rsid w:val="00417DC4"/>
    <w:rsid w:val="00417E25"/>
    <w:rsid w:val="004200B0"/>
    <w:rsid w:val="0042017F"/>
    <w:rsid w:val="00421947"/>
    <w:rsid w:val="00422C1F"/>
    <w:rsid w:val="004238B8"/>
    <w:rsid w:val="00423CE2"/>
    <w:rsid w:val="0042408C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CCE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6F8E"/>
    <w:rsid w:val="004674DB"/>
    <w:rsid w:val="00470738"/>
    <w:rsid w:val="00470CB5"/>
    <w:rsid w:val="0047110D"/>
    <w:rsid w:val="004719B2"/>
    <w:rsid w:val="00472338"/>
    <w:rsid w:val="00472F9C"/>
    <w:rsid w:val="0047333D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237D"/>
    <w:rsid w:val="004C26ED"/>
    <w:rsid w:val="004C2A45"/>
    <w:rsid w:val="004C2CB0"/>
    <w:rsid w:val="004C4117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E2B"/>
    <w:rsid w:val="004E7087"/>
    <w:rsid w:val="004F048A"/>
    <w:rsid w:val="004F06B2"/>
    <w:rsid w:val="004F0766"/>
    <w:rsid w:val="004F104A"/>
    <w:rsid w:val="004F1384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53DA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472"/>
    <w:rsid w:val="0055565E"/>
    <w:rsid w:val="00556CD3"/>
    <w:rsid w:val="00560729"/>
    <w:rsid w:val="00560D64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5F1F"/>
    <w:rsid w:val="005B6A8A"/>
    <w:rsid w:val="005B6AF9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73E"/>
    <w:rsid w:val="005C4A12"/>
    <w:rsid w:val="005C4ACF"/>
    <w:rsid w:val="005C4D3F"/>
    <w:rsid w:val="005C53E9"/>
    <w:rsid w:val="005C5A2B"/>
    <w:rsid w:val="005C66C3"/>
    <w:rsid w:val="005C69D8"/>
    <w:rsid w:val="005C6A0C"/>
    <w:rsid w:val="005C6B0B"/>
    <w:rsid w:val="005C6CEC"/>
    <w:rsid w:val="005C729E"/>
    <w:rsid w:val="005C7B29"/>
    <w:rsid w:val="005D0C44"/>
    <w:rsid w:val="005D0D75"/>
    <w:rsid w:val="005D12BD"/>
    <w:rsid w:val="005D15B9"/>
    <w:rsid w:val="005D1F8C"/>
    <w:rsid w:val="005D3996"/>
    <w:rsid w:val="005D4989"/>
    <w:rsid w:val="005D4DC5"/>
    <w:rsid w:val="005D4E5A"/>
    <w:rsid w:val="005D5552"/>
    <w:rsid w:val="005D7767"/>
    <w:rsid w:val="005E0311"/>
    <w:rsid w:val="005E06C1"/>
    <w:rsid w:val="005E1633"/>
    <w:rsid w:val="005E1CB0"/>
    <w:rsid w:val="005E1F55"/>
    <w:rsid w:val="005E228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31DB"/>
    <w:rsid w:val="005F33FA"/>
    <w:rsid w:val="005F4FE7"/>
    <w:rsid w:val="005F5443"/>
    <w:rsid w:val="005F551D"/>
    <w:rsid w:val="005F5A12"/>
    <w:rsid w:val="005F5BBC"/>
    <w:rsid w:val="005F627D"/>
    <w:rsid w:val="005F62E9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707"/>
    <w:rsid w:val="006407DC"/>
    <w:rsid w:val="0064099D"/>
    <w:rsid w:val="00641545"/>
    <w:rsid w:val="00641EF0"/>
    <w:rsid w:val="00642278"/>
    <w:rsid w:val="00642860"/>
    <w:rsid w:val="00643CD4"/>
    <w:rsid w:val="00644C6A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5671"/>
    <w:rsid w:val="00665A5E"/>
    <w:rsid w:val="00665ACD"/>
    <w:rsid w:val="00665C41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82F"/>
    <w:rsid w:val="00691A39"/>
    <w:rsid w:val="00691CF7"/>
    <w:rsid w:val="00691DD1"/>
    <w:rsid w:val="00692B12"/>
    <w:rsid w:val="00692DB8"/>
    <w:rsid w:val="006933A2"/>
    <w:rsid w:val="00693812"/>
    <w:rsid w:val="00693BBC"/>
    <w:rsid w:val="00693F15"/>
    <w:rsid w:val="006953C1"/>
    <w:rsid w:val="006955B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A5F"/>
    <w:rsid w:val="006C30DF"/>
    <w:rsid w:val="006C45ED"/>
    <w:rsid w:val="006C4A15"/>
    <w:rsid w:val="006C4D2A"/>
    <w:rsid w:val="006C5489"/>
    <w:rsid w:val="006C570F"/>
    <w:rsid w:val="006C5CAE"/>
    <w:rsid w:val="006C5F00"/>
    <w:rsid w:val="006C6186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E6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BB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893"/>
    <w:rsid w:val="006F2438"/>
    <w:rsid w:val="006F245B"/>
    <w:rsid w:val="006F24B5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3D8"/>
    <w:rsid w:val="00707480"/>
    <w:rsid w:val="0070766F"/>
    <w:rsid w:val="00707982"/>
    <w:rsid w:val="00710303"/>
    <w:rsid w:val="00710381"/>
    <w:rsid w:val="00711BFE"/>
    <w:rsid w:val="00711CB6"/>
    <w:rsid w:val="00711F44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45F"/>
    <w:rsid w:val="007435F2"/>
    <w:rsid w:val="00743CE5"/>
    <w:rsid w:val="0074460E"/>
    <w:rsid w:val="00745B2C"/>
    <w:rsid w:val="00747720"/>
    <w:rsid w:val="00747724"/>
    <w:rsid w:val="00747A38"/>
    <w:rsid w:val="00747B83"/>
    <w:rsid w:val="00751DCB"/>
    <w:rsid w:val="00752F0D"/>
    <w:rsid w:val="007537EF"/>
    <w:rsid w:val="00754F3A"/>
    <w:rsid w:val="007551AB"/>
    <w:rsid w:val="0075609A"/>
    <w:rsid w:val="00756142"/>
    <w:rsid w:val="00756BD4"/>
    <w:rsid w:val="0075729F"/>
    <w:rsid w:val="007575E3"/>
    <w:rsid w:val="00757947"/>
    <w:rsid w:val="0075799B"/>
    <w:rsid w:val="007601A3"/>
    <w:rsid w:val="00761551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57B"/>
    <w:rsid w:val="007B125A"/>
    <w:rsid w:val="007B1ADB"/>
    <w:rsid w:val="007B1B81"/>
    <w:rsid w:val="007B1DDF"/>
    <w:rsid w:val="007B1EB4"/>
    <w:rsid w:val="007B228E"/>
    <w:rsid w:val="007B2391"/>
    <w:rsid w:val="007B27C9"/>
    <w:rsid w:val="007B27D9"/>
    <w:rsid w:val="007B2AB4"/>
    <w:rsid w:val="007B2BF6"/>
    <w:rsid w:val="007B3416"/>
    <w:rsid w:val="007B40A3"/>
    <w:rsid w:val="007B4183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533C"/>
    <w:rsid w:val="007D5EB6"/>
    <w:rsid w:val="007D605D"/>
    <w:rsid w:val="007D6464"/>
    <w:rsid w:val="007D6EBA"/>
    <w:rsid w:val="007D7202"/>
    <w:rsid w:val="007D72BC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6CB"/>
    <w:rsid w:val="007F57F3"/>
    <w:rsid w:val="007F5E87"/>
    <w:rsid w:val="007F5FAF"/>
    <w:rsid w:val="007F62E2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4A"/>
    <w:rsid w:val="00815AA7"/>
    <w:rsid w:val="00815C49"/>
    <w:rsid w:val="0081602C"/>
    <w:rsid w:val="008168B8"/>
    <w:rsid w:val="008201CC"/>
    <w:rsid w:val="00820D35"/>
    <w:rsid w:val="00821148"/>
    <w:rsid w:val="0082227D"/>
    <w:rsid w:val="008225B3"/>
    <w:rsid w:val="00822EE9"/>
    <w:rsid w:val="00823BE9"/>
    <w:rsid w:val="00823C0B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830"/>
    <w:rsid w:val="00827A1F"/>
    <w:rsid w:val="00830B4E"/>
    <w:rsid w:val="00830C68"/>
    <w:rsid w:val="00831358"/>
    <w:rsid w:val="0083342A"/>
    <w:rsid w:val="0083392D"/>
    <w:rsid w:val="00833C8F"/>
    <w:rsid w:val="00834733"/>
    <w:rsid w:val="00834AD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A41"/>
    <w:rsid w:val="0084644F"/>
    <w:rsid w:val="00846AC1"/>
    <w:rsid w:val="00847305"/>
    <w:rsid w:val="00847B07"/>
    <w:rsid w:val="00847B8F"/>
    <w:rsid w:val="00847C4A"/>
    <w:rsid w:val="008509C1"/>
    <w:rsid w:val="00850A49"/>
    <w:rsid w:val="00852DBF"/>
    <w:rsid w:val="0085312F"/>
    <w:rsid w:val="00853927"/>
    <w:rsid w:val="00853CED"/>
    <w:rsid w:val="0085503B"/>
    <w:rsid w:val="00855408"/>
    <w:rsid w:val="00855FDE"/>
    <w:rsid w:val="00856355"/>
    <w:rsid w:val="00856496"/>
    <w:rsid w:val="00857424"/>
    <w:rsid w:val="008576E1"/>
    <w:rsid w:val="00857701"/>
    <w:rsid w:val="008608E0"/>
    <w:rsid w:val="00860BCB"/>
    <w:rsid w:val="00860FD0"/>
    <w:rsid w:val="00861480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42C"/>
    <w:rsid w:val="008679F6"/>
    <w:rsid w:val="00867A82"/>
    <w:rsid w:val="00867B39"/>
    <w:rsid w:val="00870A14"/>
    <w:rsid w:val="008710BF"/>
    <w:rsid w:val="008716B4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6AE"/>
    <w:rsid w:val="00877A8D"/>
    <w:rsid w:val="00880951"/>
    <w:rsid w:val="008809C2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66AB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F6D"/>
    <w:rsid w:val="008A5FAC"/>
    <w:rsid w:val="008A78E4"/>
    <w:rsid w:val="008A7A66"/>
    <w:rsid w:val="008A7F1C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CF1"/>
    <w:rsid w:val="008C42F8"/>
    <w:rsid w:val="008C4556"/>
    <w:rsid w:val="008C483E"/>
    <w:rsid w:val="008C4A3A"/>
    <w:rsid w:val="008C52A6"/>
    <w:rsid w:val="008C5BE7"/>
    <w:rsid w:val="008C5EEA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7067"/>
    <w:rsid w:val="00927DA5"/>
    <w:rsid w:val="00927FBD"/>
    <w:rsid w:val="00930C48"/>
    <w:rsid w:val="00930D6C"/>
    <w:rsid w:val="00931112"/>
    <w:rsid w:val="009318F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6D5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A0B"/>
    <w:rsid w:val="00955CE6"/>
    <w:rsid w:val="00955FE2"/>
    <w:rsid w:val="00956D43"/>
    <w:rsid w:val="00956E51"/>
    <w:rsid w:val="00957009"/>
    <w:rsid w:val="009570C5"/>
    <w:rsid w:val="009573D4"/>
    <w:rsid w:val="00957FB1"/>
    <w:rsid w:val="0096077E"/>
    <w:rsid w:val="00960875"/>
    <w:rsid w:val="009615E2"/>
    <w:rsid w:val="0096321E"/>
    <w:rsid w:val="009635B4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3D9F"/>
    <w:rsid w:val="00984933"/>
    <w:rsid w:val="00984957"/>
    <w:rsid w:val="00984C3F"/>
    <w:rsid w:val="0098536F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6072"/>
    <w:rsid w:val="00996B4A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9A5"/>
    <w:rsid w:val="009B1BC4"/>
    <w:rsid w:val="009B1C92"/>
    <w:rsid w:val="009B23C5"/>
    <w:rsid w:val="009B4BEC"/>
    <w:rsid w:val="009B4E19"/>
    <w:rsid w:val="009B5214"/>
    <w:rsid w:val="009B67E3"/>
    <w:rsid w:val="009B745E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4501"/>
    <w:rsid w:val="009C54A0"/>
    <w:rsid w:val="009C58F1"/>
    <w:rsid w:val="009C5A6D"/>
    <w:rsid w:val="009C5A86"/>
    <w:rsid w:val="009C5D46"/>
    <w:rsid w:val="009C61F1"/>
    <w:rsid w:val="009C6494"/>
    <w:rsid w:val="009C7517"/>
    <w:rsid w:val="009C7CA1"/>
    <w:rsid w:val="009C7D62"/>
    <w:rsid w:val="009D052A"/>
    <w:rsid w:val="009D056F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5F"/>
    <w:rsid w:val="009D6F99"/>
    <w:rsid w:val="009D7B66"/>
    <w:rsid w:val="009D7B83"/>
    <w:rsid w:val="009D7D6E"/>
    <w:rsid w:val="009E039D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A00032"/>
    <w:rsid w:val="00A01115"/>
    <w:rsid w:val="00A01685"/>
    <w:rsid w:val="00A01B86"/>
    <w:rsid w:val="00A02155"/>
    <w:rsid w:val="00A0262A"/>
    <w:rsid w:val="00A04050"/>
    <w:rsid w:val="00A0418A"/>
    <w:rsid w:val="00A04633"/>
    <w:rsid w:val="00A049C3"/>
    <w:rsid w:val="00A04E9E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672"/>
    <w:rsid w:val="00A12D25"/>
    <w:rsid w:val="00A13BB1"/>
    <w:rsid w:val="00A13E97"/>
    <w:rsid w:val="00A14FA8"/>
    <w:rsid w:val="00A1571B"/>
    <w:rsid w:val="00A15BED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2CA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D00"/>
    <w:rsid w:val="00A33F51"/>
    <w:rsid w:val="00A34A80"/>
    <w:rsid w:val="00A34D72"/>
    <w:rsid w:val="00A3554C"/>
    <w:rsid w:val="00A365ED"/>
    <w:rsid w:val="00A36902"/>
    <w:rsid w:val="00A37D76"/>
    <w:rsid w:val="00A41094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A4B"/>
    <w:rsid w:val="00A52146"/>
    <w:rsid w:val="00A52BCA"/>
    <w:rsid w:val="00A52FCF"/>
    <w:rsid w:val="00A53015"/>
    <w:rsid w:val="00A539BD"/>
    <w:rsid w:val="00A53CC1"/>
    <w:rsid w:val="00A54BDB"/>
    <w:rsid w:val="00A5642F"/>
    <w:rsid w:val="00A564C2"/>
    <w:rsid w:val="00A569DC"/>
    <w:rsid w:val="00A56E54"/>
    <w:rsid w:val="00A5711D"/>
    <w:rsid w:val="00A57166"/>
    <w:rsid w:val="00A57720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27EC"/>
    <w:rsid w:val="00A73015"/>
    <w:rsid w:val="00A731C6"/>
    <w:rsid w:val="00A73500"/>
    <w:rsid w:val="00A73E7F"/>
    <w:rsid w:val="00A747D0"/>
    <w:rsid w:val="00A7690F"/>
    <w:rsid w:val="00A76D04"/>
    <w:rsid w:val="00A76F1D"/>
    <w:rsid w:val="00A774D9"/>
    <w:rsid w:val="00A77ECF"/>
    <w:rsid w:val="00A8151C"/>
    <w:rsid w:val="00A8160F"/>
    <w:rsid w:val="00A81A59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2856"/>
    <w:rsid w:val="00AB323C"/>
    <w:rsid w:val="00AB32BC"/>
    <w:rsid w:val="00AB3780"/>
    <w:rsid w:val="00AB3DB2"/>
    <w:rsid w:val="00AB424D"/>
    <w:rsid w:val="00AB49A4"/>
    <w:rsid w:val="00AB4C7B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A11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44CE"/>
    <w:rsid w:val="00B64F22"/>
    <w:rsid w:val="00B65C23"/>
    <w:rsid w:val="00B65CD2"/>
    <w:rsid w:val="00B6697C"/>
    <w:rsid w:val="00B66C62"/>
    <w:rsid w:val="00B67223"/>
    <w:rsid w:val="00B6798D"/>
    <w:rsid w:val="00B7000A"/>
    <w:rsid w:val="00B7028B"/>
    <w:rsid w:val="00B708C4"/>
    <w:rsid w:val="00B71839"/>
    <w:rsid w:val="00B721D2"/>
    <w:rsid w:val="00B72553"/>
    <w:rsid w:val="00B72AF3"/>
    <w:rsid w:val="00B72D13"/>
    <w:rsid w:val="00B736A5"/>
    <w:rsid w:val="00B73EAF"/>
    <w:rsid w:val="00B742DE"/>
    <w:rsid w:val="00B74868"/>
    <w:rsid w:val="00B757F8"/>
    <w:rsid w:val="00B75978"/>
    <w:rsid w:val="00B75F97"/>
    <w:rsid w:val="00B7623C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7A80"/>
    <w:rsid w:val="00BA7B9B"/>
    <w:rsid w:val="00BA7CFB"/>
    <w:rsid w:val="00BB118E"/>
    <w:rsid w:val="00BB1259"/>
    <w:rsid w:val="00BB128E"/>
    <w:rsid w:val="00BB1AE5"/>
    <w:rsid w:val="00BB1E0B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421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AA0"/>
    <w:rsid w:val="00BE57D4"/>
    <w:rsid w:val="00BE5A9F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63B"/>
    <w:rsid w:val="00C368CE"/>
    <w:rsid w:val="00C36CDC"/>
    <w:rsid w:val="00C37677"/>
    <w:rsid w:val="00C37719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C04"/>
    <w:rsid w:val="00C47321"/>
    <w:rsid w:val="00C476CC"/>
    <w:rsid w:val="00C4786C"/>
    <w:rsid w:val="00C47F62"/>
    <w:rsid w:val="00C50C81"/>
    <w:rsid w:val="00C51AAC"/>
    <w:rsid w:val="00C52757"/>
    <w:rsid w:val="00C52C0C"/>
    <w:rsid w:val="00C52C68"/>
    <w:rsid w:val="00C547FE"/>
    <w:rsid w:val="00C563BD"/>
    <w:rsid w:val="00C57039"/>
    <w:rsid w:val="00C5723E"/>
    <w:rsid w:val="00C5761D"/>
    <w:rsid w:val="00C5762F"/>
    <w:rsid w:val="00C577ED"/>
    <w:rsid w:val="00C60390"/>
    <w:rsid w:val="00C60F7A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2854"/>
    <w:rsid w:val="00C94B2B"/>
    <w:rsid w:val="00C94B39"/>
    <w:rsid w:val="00C95A73"/>
    <w:rsid w:val="00C95F5B"/>
    <w:rsid w:val="00C96F1C"/>
    <w:rsid w:val="00C97273"/>
    <w:rsid w:val="00CA0F5B"/>
    <w:rsid w:val="00CA10F4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DD"/>
    <w:rsid w:val="00D03674"/>
    <w:rsid w:val="00D03D5F"/>
    <w:rsid w:val="00D04764"/>
    <w:rsid w:val="00D050D7"/>
    <w:rsid w:val="00D05552"/>
    <w:rsid w:val="00D05EA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3233"/>
    <w:rsid w:val="00D23BE8"/>
    <w:rsid w:val="00D2403F"/>
    <w:rsid w:val="00D241CA"/>
    <w:rsid w:val="00D24550"/>
    <w:rsid w:val="00D245DB"/>
    <w:rsid w:val="00D247A3"/>
    <w:rsid w:val="00D25F7D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446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DC"/>
    <w:rsid w:val="00D93A4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0C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6A77"/>
    <w:rsid w:val="00DC6D63"/>
    <w:rsid w:val="00DC7038"/>
    <w:rsid w:val="00DC723A"/>
    <w:rsid w:val="00DC77DD"/>
    <w:rsid w:val="00DC7C40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F03DD"/>
    <w:rsid w:val="00DF0E66"/>
    <w:rsid w:val="00DF1435"/>
    <w:rsid w:val="00DF18EC"/>
    <w:rsid w:val="00DF191F"/>
    <w:rsid w:val="00DF1D02"/>
    <w:rsid w:val="00DF2037"/>
    <w:rsid w:val="00DF2387"/>
    <w:rsid w:val="00DF33A3"/>
    <w:rsid w:val="00DF36E4"/>
    <w:rsid w:val="00DF418A"/>
    <w:rsid w:val="00DF4B5E"/>
    <w:rsid w:val="00DF4C72"/>
    <w:rsid w:val="00DF51D7"/>
    <w:rsid w:val="00DF57A6"/>
    <w:rsid w:val="00DF5E17"/>
    <w:rsid w:val="00DF6384"/>
    <w:rsid w:val="00DF667A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12C9"/>
    <w:rsid w:val="00E31FCA"/>
    <w:rsid w:val="00E32C62"/>
    <w:rsid w:val="00E32D6F"/>
    <w:rsid w:val="00E32EDC"/>
    <w:rsid w:val="00E3333A"/>
    <w:rsid w:val="00E335ED"/>
    <w:rsid w:val="00E3367A"/>
    <w:rsid w:val="00E3399A"/>
    <w:rsid w:val="00E33B2D"/>
    <w:rsid w:val="00E34128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40ADB"/>
    <w:rsid w:val="00E41F86"/>
    <w:rsid w:val="00E42971"/>
    <w:rsid w:val="00E4322B"/>
    <w:rsid w:val="00E43596"/>
    <w:rsid w:val="00E43CB7"/>
    <w:rsid w:val="00E43E3E"/>
    <w:rsid w:val="00E44862"/>
    <w:rsid w:val="00E44F56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7414"/>
    <w:rsid w:val="00E617A0"/>
    <w:rsid w:val="00E61A70"/>
    <w:rsid w:val="00E6216B"/>
    <w:rsid w:val="00E6275A"/>
    <w:rsid w:val="00E644FA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D98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90639"/>
    <w:rsid w:val="00E90C22"/>
    <w:rsid w:val="00E92072"/>
    <w:rsid w:val="00E92699"/>
    <w:rsid w:val="00E93B95"/>
    <w:rsid w:val="00E93E4F"/>
    <w:rsid w:val="00E9455E"/>
    <w:rsid w:val="00E94FF3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B42"/>
    <w:rsid w:val="00ED328C"/>
    <w:rsid w:val="00ED35AA"/>
    <w:rsid w:val="00ED37FC"/>
    <w:rsid w:val="00ED3911"/>
    <w:rsid w:val="00ED443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D9B"/>
    <w:rsid w:val="00F27281"/>
    <w:rsid w:val="00F27DEB"/>
    <w:rsid w:val="00F27FCF"/>
    <w:rsid w:val="00F3021B"/>
    <w:rsid w:val="00F30789"/>
    <w:rsid w:val="00F30AC0"/>
    <w:rsid w:val="00F31A7A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4D31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3093"/>
    <w:rsid w:val="00FB328E"/>
    <w:rsid w:val="00FB3A24"/>
    <w:rsid w:val="00FB3A70"/>
    <w:rsid w:val="00FB3F65"/>
    <w:rsid w:val="00FB446E"/>
    <w:rsid w:val="00FB49B9"/>
    <w:rsid w:val="00FB507B"/>
    <w:rsid w:val="00FB52AD"/>
    <w:rsid w:val="00FB53D9"/>
    <w:rsid w:val="00FB5405"/>
    <w:rsid w:val="00FB5B69"/>
    <w:rsid w:val="00FB6626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B0D"/>
    <w:rsid w:val="00FD71C0"/>
    <w:rsid w:val="00FD78F8"/>
    <w:rsid w:val="00FE0481"/>
    <w:rsid w:val="00FE0F4F"/>
    <w:rsid w:val="00FE1239"/>
    <w:rsid w:val="00FE1ADB"/>
    <w:rsid w:val="00FE20A6"/>
    <w:rsid w:val="00FE3210"/>
    <w:rsid w:val="00FE39AF"/>
    <w:rsid w:val="00FE41AE"/>
    <w:rsid w:val="00FE4B07"/>
    <w:rsid w:val="00FE4B50"/>
    <w:rsid w:val="00FE4CF3"/>
    <w:rsid w:val="00FE4EFF"/>
    <w:rsid w:val="00FE510D"/>
    <w:rsid w:val="00FE515C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BE4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991D1C"/>
  <w15:chartTrackingRefBased/>
  <w15:docId w15:val="{9F4F93DD-2DF6-47FC-AE75-E7A73455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32B52-CD01-4781-A379-2F5BDB1C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13</TotalTime>
  <Pages>6</Pages>
  <Words>7200</Words>
  <Characters>4105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7</cp:revision>
  <cp:lastPrinted>2017-06-26T12:21:00Z</cp:lastPrinted>
  <dcterms:created xsi:type="dcterms:W3CDTF">2017-09-04T05:49:00Z</dcterms:created>
  <dcterms:modified xsi:type="dcterms:W3CDTF">2017-09-04T12:22:00Z</dcterms:modified>
</cp:coreProperties>
</file>